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4D544" w14:textId="77777777" w:rsidR="002F4059" w:rsidRDefault="002F4059" w:rsidP="002F40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LEEDES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B166553" w14:textId="77777777" w:rsidR="002F4059" w:rsidRDefault="002F4059" w:rsidP="002F40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539EFE7" w14:textId="77777777" w:rsidR="002F4059" w:rsidRDefault="002F4059" w:rsidP="002F40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B54717" w14:textId="77777777" w:rsidR="002F4059" w:rsidRDefault="002F4059" w:rsidP="002F40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74EC7C" w14:textId="77777777" w:rsidR="002F4059" w:rsidRDefault="002F4059" w:rsidP="002F4059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0BA1348E" w14:textId="77777777" w:rsidR="002F4059" w:rsidRDefault="002F4059" w:rsidP="002F405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269E774" w14:textId="77777777" w:rsidR="002F4059" w:rsidRDefault="002F4059" w:rsidP="002F405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3E12BFF" w14:textId="77777777" w:rsidR="002F4059" w:rsidRDefault="002F4059" w:rsidP="002F40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61D431" w14:textId="77777777" w:rsidR="002F4059" w:rsidRDefault="002F4059" w:rsidP="002F40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162DB2" w14:textId="77777777" w:rsidR="002F4059" w:rsidRDefault="002F4059" w:rsidP="002F40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5FDF42F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7EAD2" w14:textId="77777777" w:rsidR="002F4059" w:rsidRDefault="002F4059" w:rsidP="009139A6">
      <w:r>
        <w:separator/>
      </w:r>
    </w:p>
  </w:endnote>
  <w:endnote w:type="continuationSeparator" w:id="0">
    <w:p w14:paraId="53B4609A" w14:textId="77777777" w:rsidR="002F4059" w:rsidRDefault="002F40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341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9385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CDD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9D701" w14:textId="77777777" w:rsidR="002F4059" w:rsidRDefault="002F4059" w:rsidP="009139A6">
      <w:r>
        <w:separator/>
      </w:r>
    </w:p>
  </w:footnote>
  <w:footnote w:type="continuationSeparator" w:id="0">
    <w:p w14:paraId="54CA79FD" w14:textId="77777777" w:rsidR="002F4059" w:rsidRDefault="002F40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A45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B01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ECC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059"/>
    <w:rsid w:val="000666E0"/>
    <w:rsid w:val="002510B7"/>
    <w:rsid w:val="002F405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1B1FE"/>
  <w15:chartTrackingRefBased/>
  <w15:docId w15:val="{EADC1B37-8005-490D-B417-02128ED0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2022-04-21T20:39:00Z</dcterms:created>
  <dcterms:modified xsi:type="dcterms:W3CDTF">2022-04-21T20:39:00Z</dcterms:modified>
</cp:coreProperties>
</file>